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BB079" w14:textId="77777777"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300A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00A5" w:rsidRPr="004300A5" w14:paraId="544BB07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A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B" w14:textId="146B0B33" w:rsidR="00CA6492" w:rsidRPr="004300A5" w:rsidRDefault="009E3CF6" w:rsidP="006136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202А_</w:t>
            </w:r>
            <w:r w:rsidR="006136F8">
              <w:rPr>
                <w:b/>
                <w:sz w:val="26"/>
                <w:szCs w:val="26"/>
                <w:lang w:val="en-US"/>
              </w:rPr>
              <w:t>346</w:t>
            </w:r>
          </w:p>
        </w:tc>
      </w:tr>
      <w:tr w:rsidR="004300A5" w:rsidRPr="004300A5" w14:paraId="544BB07F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D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 xml:space="preserve">Номер материала </w:t>
            </w:r>
            <w:r w:rsidRPr="004300A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E" w14:textId="2D272C22" w:rsidR="00CA6492" w:rsidRPr="004300A5" w:rsidRDefault="008479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8479F8">
              <w:rPr>
                <w:b/>
                <w:sz w:val="24"/>
                <w:szCs w:val="24"/>
              </w:rPr>
              <w:t>2337828</w:t>
            </w:r>
          </w:p>
        </w:tc>
      </w:tr>
    </w:tbl>
    <w:p w14:paraId="0579EFA8" w14:textId="6B2E7F68" w:rsidR="00BF6837" w:rsidRDefault="00BF6837" w:rsidP="00BF6837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</w:t>
      </w:r>
    </w:p>
    <w:p w14:paraId="31EBAF76" w14:textId="6C5C8B4B" w:rsidR="00BF6837" w:rsidRPr="00FD16DD" w:rsidRDefault="00BF6837" w:rsidP="00BF6837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</w:t>
      </w:r>
      <w:r>
        <w:rPr>
          <w:sz w:val="26"/>
          <w:szCs w:val="26"/>
        </w:rPr>
        <w:t>__________________________</w:t>
      </w:r>
    </w:p>
    <w:p w14:paraId="39B71AE2" w14:textId="28CC5351" w:rsidR="00BF6837" w:rsidRDefault="00BF6837" w:rsidP="00BF6837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</w:t>
      </w:r>
    </w:p>
    <w:p w14:paraId="408F21D9" w14:textId="77813577" w:rsidR="00BF6837" w:rsidRPr="00FD16DD" w:rsidRDefault="00BF6837" w:rsidP="00BF6837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ab/>
        <w:t xml:space="preserve">____________________ /___________ </w:t>
      </w:r>
    </w:p>
    <w:p w14:paraId="4E126230" w14:textId="4DDE4259" w:rsidR="00BF6837" w:rsidRPr="00FD16DD" w:rsidRDefault="00BF6837" w:rsidP="00BF683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“_______” ______________ 20_____ г.</w:t>
      </w:r>
    </w:p>
    <w:p w14:paraId="4452008E" w14:textId="77777777" w:rsidR="00A10862" w:rsidRDefault="00A10862" w:rsidP="00A10862"/>
    <w:p w14:paraId="544BB086" w14:textId="77777777" w:rsidR="00CA6492" w:rsidRPr="004300A5" w:rsidRDefault="00CA6492"/>
    <w:p w14:paraId="544BB087" w14:textId="77777777" w:rsidR="00CA6492" w:rsidRPr="004300A5" w:rsidRDefault="00CA6492"/>
    <w:p w14:paraId="544BB088" w14:textId="77777777" w:rsidR="00CA6492" w:rsidRPr="004300A5" w:rsidRDefault="009E3CF6">
      <w:pPr>
        <w:pStyle w:val="2"/>
        <w:numPr>
          <w:ilvl w:val="0"/>
          <w:numId w:val="0"/>
        </w:numPr>
        <w:spacing w:after="120"/>
      </w:pPr>
      <w:r w:rsidRPr="004300A5">
        <w:t>ТЕХНИЧЕСКОЕ ЗАДАНИЕ</w:t>
      </w:r>
    </w:p>
    <w:p w14:paraId="544BB089" w14:textId="476951E9" w:rsidR="00CA6492" w:rsidRPr="004300A5" w:rsidRDefault="009E3CF6">
      <w:pPr>
        <w:jc w:val="center"/>
        <w:rPr>
          <w:sz w:val="24"/>
          <w:szCs w:val="24"/>
        </w:rPr>
      </w:pPr>
      <w:r w:rsidRPr="004300A5">
        <w:rPr>
          <w:b/>
          <w:sz w:val="26"/>
          <w:szCs w:val="26"/>
        </w:rPr>
        <w:t xml:space="preserve">на поставку </w:t>
      </w:r>
      <w:r w:rsidRPr="004300A5">
        <w:rPr>
          <w:b/>
          <w:bCs/>
          <w:sz w:val="26"/>
          <w:szCs w:val="26"/>
        </w:rPr>
        <w:t>линейной арматуры и гасителей вибрации</w:t>
      </w:r>
      <w:r w:rsidRPr="004300A5">
        <w:rPr>
          <w:b/>
          <w:sz w:val="26"/>
          <w:szCs w:val="26"/>
        </w:rPr>
        <w:t xml:space="preserve"> </w:t>
      </w:r>
      <w:r w:rsidRPr="004300A5">
        <w:rPr>
          <w:b/>
          <w:bCs/>
          <w:sz w:val="26"/>
          <w:szCs w:val="26"/>
        </w:rPr>
        <w:t>(</w:t>
      </w:r>
      <w:proofErr w:type="gramStart"/>
      <w:r w:rsidRPr="004300A5">
        <w:rPr>
          <w:b/>
          <w:sz w:val="26"/>
          <w:szCs w:val="26"/>
        </w:rPr>
        <w:t>Проводник</w:t>
      </w:r>
      <w:proofErr w:type="gramEnd"/>
      <w:r w:rsidRPr="004300A5">
        <w:rPr>
          <w:b/>
          <w:sz w:val="26"/>
          <w:szCs w:val="26"/>
        </w:rPr>
        <w:t xml:space="preserve">   заземляющий </w:t>
      </w:r>
      <w:r w:rsidR="008479F8" w:rsidRPr="008479F8">
        <w:rPr>
          <w:b/>
          <w:sz w:val="26"/>
          <w:szCs w:val="26"/>
        </w:rPr>
        <w:t xml:space="preserve"> ЗП-76 L1м Л62-99.05.05</w:t>
      </w:r>
      <w:r w:rsidRPr="004300A5">
        <w:rPr>
          <w:b/>
          <w:sz w:val="26"/>
          <w:szCs w:val="26"/>
        </w:rPr>
        <w:t>)</w:t>
      </w:r>
      <w:r w:rsidR="005C7404">
        <w:rPr>
          <w:b/>
          <w:sz w:val="26"/>
          <w:szCs w:val="26"/>
        </w:rPr>
        <w:t xml:space="preserve"> (или эквивалент) Лот № 202A</w:t>
      </w:r>
    </w:p>
    <w:p w14:paraId="544BB08A" w14:textId="77777777" w:rsidR="00CA6492" w:rsidRPr="004300A5" w:rsidRDefault="00CA6492">
      <w:pPr>
        <w:spacing w:line="276" w:lineRule="auto"/>
        <w:ind w:firstLine="709"/>
        <w:rPr>
          <w:sz w:val="24"/>
          <w:szCs w:val="24"/>
        </w:rPr>
      </w:pPr>
    </w:p>
    <w:p w14:paraId="544BB08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Технические требования к продукции.</w:t>
      </w:r>
    </w:p>
    <w:p w14:paraId="5C8CCF70" w14:textId="77777777" w:rsidR="00E50EC7" w:rsidRPr="009C3EA2" w:rsidRDefault="00E50EC7" w:rsidP="00E50EC7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9C3EA2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29FB8432" w14:textId="4973F9D4" w:rsidR="006136F8" w:rsidRPr="006136F8" w:rsidRDefault="006136F8" w:rsidP="006136F8">
      <w:pPr>
        <w:tabs>
          <w:tab w:val="left" w:pos="1134"/>
        </w:tabs>
        <w:ind w:firstLine="0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 wp14:anchorId="5BB58947" wp14:editId="6362379E">
            <wp:extent cx="5277852" cy="2133600"/>
            <wp:effectExtent l="0" t="0" r="0" b="0"/>
            <wp:docPr id="3" name="Рисунок 3" descr="C:\Users\onischenko.ma\Desktop\Копия l62_99_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ischenko.ma\Desktop\Копия l62_99_7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614" cy="213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BB08D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8F" w14:textId="72868DB2" w:rsidR="00CA6492" w:rsidRPr="004300A5" w:rsidRDefault="006136F8" w:rsidP="006136F8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08A25DB" wp14:editId="6546C656">
            <wp:extent cx="5800725" cy="2505075"/>
            <wp:effectExtent l="0" t="0" r="9525" b="9525"/>
            <wp:docPr id="2" name="Рисунок 2" descr="C:\Users\onischenko.ma\Desktop\l62_99_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ischenko.ma\Desktop\l62_99_7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28"/>
                    <a:stretch/>
                  </pic:blipFill>
                  <pic:spPr bwMode="auto">
                    <a:xfrm>
                      <a:off x="0" y="0"/>
                      <a:ext cx="5801122" cy="250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4BB099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A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 xml:space="preserve">Общие требования. </w:t>
      </w:r>
    </w:p>
    <w:p w14:paraId="544BB09C" w14:textId="77777777" w:rsidR="00CA6492" w:rsidRPr="004300A5" w:rsidRDefault="009E3CF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44BB09D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44BB09E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44BB09F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4BB0A0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665435">
        <w:rPr>
          <w:sz w:val="24"/>
          <w:szCs w:val="24"/>
        </w:rPr>
        <w:t>Россети</w:t>
      </w:r>
      <w:proofErr w:type="spellEnd"/>
      <w:r w:rsidR="00665435">
        <w:rPr>
          <w:sz w:val="24"/>
          <w:szCs w:val="24"/>
        </w:rPr>
        <w:t xml:space="preserve"> Центр</w:t>
      </w:r>
      <w:r w:rsidRPr="004300A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44BB0A1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4300A5">
        <w:rPr>
          <w:sz w:val="24"/>
          <w:szCs w:val="24"/>
        </w:rPr>
        <w:t>энергообъектах</w:t>
      </w:r>
      <w:proofErr w:type="spellEnd"/>
      <w:r w:rsidRPr="004300A5">
        <w:rPr>
          <w:sz w:val="24"/>
          <w:szCs w:val="24"/>
        </w:rPr>
        <w:t xml:space="preserve"> ПАО «</w:t>
      </w:r>
      <w:proofErr w:type="spellStart"/>
      <w:r w:rsidR="00665435">
        <w:rPr>
          <w:sz w:val="24"/>
          <w:szCs w:val="24"/>
        </w:rPr>
        <w:t>Россети</w:t>
      </w:r>
      <w:proofErr w:type="spellEnd"/>
      <w:r w:rsidR="00665435">
        <w:rPr>
          <w:sz w:val="24"/>
          <w:szCs w:val="24"/>
        </w:rPr>
        <w:t xml:space="preserve"> Центр</w:t>
      </w:r>
      <w:r w:rsidRPr="004300A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44BB0A2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4300A5">
        <w:rPr>
          <w:sz w:val="24"/>
          <w:szCs w:val="24"/>
        </w:rPr>
        <w:t>Россети</w:t>
      </w:r>
      <w:proofErr w:type="spellEnd"/>
      <w:r w:rsidRPr="004300A5">
        <w:rPr>
          <w:sz w:val="24"/>
          <w:szCs w:val="24"/>
        </w:rPr>
        <w:t>»;</w:t>
      </w:r>
    </w:p>
    <w:p w14:paraId="544BB0A3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4300A5">
        <w:rPr>
          <w:sz w:val="24"/>
          <w:szCs w:val="24"/>
        </w:rPr>
        <w:t>Россети</w:t>
      </w:r>
      <w:proofErr w:type="spellEnd"/>
      <w:r w:rsidRPr="004300A5">
        <w:rPr>
          <w:sz w:val="24"/>
          <w:szCs w:val="24"/>
        </w:rPr>
        <w:t>»;</w:t>
      </w:r>
    </w:p>
    <w:p w14:paraId="544BB0A4" w14:textId="77777777" w:rsidR="00CA6492" w:rsidRPr="006136F8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</w:t>
      </w:r>
      <w:r w:rsidRPr="006136F8">
        <w:rPr>
          <w:sz w:val="24"/>
          <w:szCs w:val="24"/>
        </w:rPr>
        <w:t>деклараций (сертификатов) соответствия требованиям безопасности;</w:t>
      </w:r>
    </w:p>
    <w:p w14:paraId="544BB0A5" w14:textId="77777777" w:rsidR="00CA6492" w:rsidRPr="006136F8" w:rsidRDefault="009E3CF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136F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44BB0A6" w14:textId="491A453A" w:rsidR="00CA6492" w:rsidRPr="006136F8" w:rsidRDefault="009E3CF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136F8">
        <w:rPr>
          <w:sz w:val="24"/>
          <w:szCs w:val="24"/>
        </w:rPr>
        <w:tab/>
      </w:r>
      <w:r w:rsidRPr="006136F8">
        <w:rPr>
          <w:sz w:val="24"/>
          <w:szCs w:val="24"/>
        </w:rPr>
        <w:tab/>
      </w:r>
      <w:r w:rsidR="005C7404" w:rsidRPr="006136F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5C7404" w:rsidRPr="006136F8">
        <w:rPr>
          <w:sz w:val="24"/>
          <w:szCs w:val="24"/>
        </w:rPr>
        <w:t>Россети</w:t>
      </w:r>
      <w:proofErr w:type="spellEnd"/>
      <w:r w:rsidR="005C7404" w:rsidRPr="006136F8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544BB0A7" w14:textId="77777777" w:rsidR="00CA6492" w:rsidRPr="004300A5" w:rsidRDefault="009E3C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6C7DC05" w14:textId="77777777" w:rsidR="00462315" w:rsidRDefault="00462315" w:rsidP="0046231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62315">
        <w:rPr>
          <w:sz w:val="24"/>
          <w:szCs w:val="24"/>
        </w:rPr>
        <w:t>ТУ 3449-001-52819896-2010 «Арматура линейная».</w:t>
      </w:r>
    </w:p>
    <w:p w14:paraId="544BB0A9" w14:textId="1C5093AB" w:rsidR="00CA6492" w:rsidRPr="004300A5" w:rsidRDefault="009E3CF6" w:rsidP="0046231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bookmarkStart w:id="0" w:name="_GoBack"/>
      <w:bookmarkEnd w:id="0"/>
      <w:r w:rsidRPr="004300A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44BB0AA" w14:textId="77777777" w:rsidR="00CA6492" w:rsidRPr="004300A5" w:rsidRDefault="009E3CF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2.4. Упаковка, транспортирование, условия и сроки хранения.</w:t>
      </w:r>
    </w:p>
    <w:p w14:paraId="544BB0AB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44BB0AC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44BB0AD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4BB0AE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44BB0AF" w14:textId="77777777" w:rsidR="00CA6492" w:rsidRPr="004300A5" w:rsidRDefault="009E3CF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44BB0B0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4BB0B1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44BB0B2" w14:textId="77777777" w:rsidR="00CA6492" w:rsidRPr="004300A5" w:rsidRDefault="00CA64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4BB0B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Гарантийные обязательства.</w:t>
      </w:r>
    </w:p>
    <w:p w14:paraId="544BB0B4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Гарантия на поставляемую продукцию должна рас</w:t>
      </w:r>
      <w:r w:rsidR="004300A5">
        <w:rPr>
          <w:sz w:val="24"/>
          <w:szCs w:val="24"/>
        </w:rPr>
        <w:t>пространяться не менее чем на 60</w:t>
      </w:r>
      <w:r w:rsidRPr="004300A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00A5">
        <w:rPr>
          <w:szCs w:val="24"/>
        </w:rPr>
        <w:t>л</w:t>
      </w:r>
      <w:r w:rsidRPr="004300A5">
        <w:rPr>
          <w:sz w:val="24"/>
          <w:szCs w:val="24"/>
        </w:rPr>
        <w:t>инейн</w:t>
      </w:r>
      <w:r w:rsidRPr="004300A5">
        <w:rPr>
          <w:szCs w:val="24"/>
        </w:rPr>
        <w:t xml:space="preserve">ой </w:t>
      </w:r>
      <w:r w:rsidRPr="004300A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4BB0B5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6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44BB0B7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BB0B8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9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4BB0BA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4BB0BB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паспорт по нормативной документации, утвержденной в установленном порядке;</w:t>
      </w:r>
    </w:p>
    <w:p w14:paraId="544BB0BC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4BB0BD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44BB0BE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44BB0BF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44BB0C0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lastRenderedPageBreak/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44BB0C1" w14:textId="77777777" w:rsidR="00CA6492" w:rsidRPr="004300A5" w:rsidRDefault="009E3C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44BB0C2" w14:textId="77777777" w:rsidR="00CA6492" w:rsidRPr="004300A5" w:rsidRDefault="00CA64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44BB0C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Правила приемки продукции.</w:t>
      </w:r>
    </w:p>
    <w:p w14:paraId="544BB0C4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665435">
        <w:rPr>
          <w:szCs w:val="24"/>
        </w:rPr>
        <w:t>Россети</w:t>
      </w:r>
      <w:proofErr w:type="spellEnd"/>
      <w:r w:rsidR="00665435">
        <w:rPr>
          <w:szCs w:val="24"/>
        </w:rPr>
        <w:t xml:space="preserve"> Центр</w:t>
      </w:r>
      <w:r w:rsidRPr="004300A5">
        <w:rPr>
          <w:szCs w:val="24"/>
        </w:rPr>
        <w:t>» и ответственными представителями Поставщика при получении их на склад.</w:t>
      </w:r>
    </w:p>
    <w:p w14:paraId="544BB0C5" w14:textId="77777777" w:rsidR="00CA6492" w:rsidRPr="004300A5" w:rsidRDefault="009E3C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2E20BE" w14:textId="36A531BE" w:rsidR="006E6B81" w:rsidRDefault="006E6B81" w:rsidP="006E6B8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______________________________________/__________________/________________                                                                                                                        </w:t>
      </w:r>
    </w:p>
    <w:p w14:paraId="55AAC4EE" w14:textId="0FA48C40" w:rsidR="006E6B81" w:rsidRDefault="006E6B81" w:rsidP="006E6B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подпись                          Фамилия И.О.         </w:t>
      </w:r>
    </w:p>
    <w:p w14:paraId="544BB0CC" w14:textId="3791559E" w:rsidR="00CA6492" w:rsidRPr="004300A5" w:rsidRDefault="00CA6492">
      <w:pPr>
        <w:ind w:firstLine="0"/>
        <w:rPr>
          <w:sz w:val="26"/>
          <w:szCs w:val="26"/>
        </w:rPr>
      </w:pPr>
    </w:p>
    <w:p w14:paraId="544BB0CD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E" w14:textId="77777777" w:rsidR="00CA6492" w:rsidRPr="004300A5" w:rsidRDefault="00CA6492">
      <w:pPr>
        <w:ind w:firstLine="0"/>
        <w:rPr>
          <w:sz w:val="26"/>
          <w:szCs w:val="26"/>
        </w:rPr>
      </w:pPr>
    </w:p>
    <w:sectPr w:rsidR="00CA6492" w:rsidRPr="004300A5" w:rsidSect="00C46241">
      <w:headerReference w:type="even" r:id="rId14"/>
      <w:pgSz w:w="12240" w:h="15840" w:code="1"/>
      <w:pgMar w:top="851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F9DED" w14:textId="77777777" w:rsidR="00AE2A37" w:rsidRDefault="00AE2A37">
      <w:r>
        <w:separator/>
      </w:r>
    </w:p>
  </w:endnote>
  <w:endnote w:type="continuationSeparator" w:id="0">
    <w:p w14:paraId="1F0097B2" w14:textId="77777777" w:rsidR="00AE2A37" w:rsidRDefault="00AE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325C5" w14:textId="77777777" w:rsidR="00AE2A37" w:rsidRDefault="00AE2A37">
      <w:r>
        <w:separator/>
      </w:r>
    </w:p>
  </w:footnote>
  <w:footnote w:type="continuationSeparator" w:id="0">
    <w:p w14:paraId="7E59ED1B" w14:textId="77777777" w:rsidR="00AE2A37" w:rsidRDefault="00AE2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BB0D7" w14:textId="77777777" w:rsidR="00CA6492" w:rsidRDefault="009E3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44BB0D8" w14:textId="77777777" w:rsidR="00CA6492" w:rsidRDefault="00CA649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92"/>
    <w:rsid w:val="004300A5"/>
    <w:rsid w:val="00462315"/>
    <w:rsid w:val="005C7404"/>
    <w:rsid w:val="006136F8"/>
    <w:rsid w:val="00665435"/>
    <w:rsid w:val="006E6B81"/>
    <w:rsid w:val="00702EB4"/>
    <w:rsid w:val="007E2448"/>
    <w:rsid w:val="008479F8"/>
    <w:rsid w:val="009E3CF6"/>
    <w:rsid w:val="00A10862"/>
    <w:rsid w:val="00A505FE"/>
    <w:rsid w:val="00AE2A37"/>
    <w:rsid w:val="00BF6837"/>
    <w:rsid w:val="00C46241"/>
    <w:rsid w:val="00CA6492"/>
    <w:rsid w:val="00E30CBB"/>
    <w:rsid w:val="00E5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BB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10862"/>
    <w:rPr>
      <w:b/>
      <w:sz w:val="28"/>
    </w:rPr>
  </w:style>
  <w:style w:type="character" w:customStyle="1" w:styleId="10">
    <w:name w:val="Заголовок 1 Знак"/>
    <w:basedOn w:val="a1"/>
    <w:link w:val="1"/>
    <w:rsid w:val="00E50EC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10862"/>
    <w:rPr>
      <w:b/>
      <w:sz w:val="28"/>
    </w:rPr>
  </w:style>
  <w:style w:type="character" w:customStyle="1" w:styleId="10">
    <w:name w:val="Заголовок 1 Знак"/>
    <w:basedOn w:val="a1"/>
    <w:link w:val="1"/>
    <w:rsid w:val="00E50E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D6958-54EE-4CF8-9691-20D296A8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25</TotalTime>
  <Pages>4</Pages>
  <Words>886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11</cp:revision>
  <cp:lastPrinted>2010-09-30T13:29:00Z</cp:lastPrinted>
  <dcterms:created xsi:type="dcterms:W3CDTF">2022-12-29T13:04:00Z</dcterms:created>
  <dcterms:modified xsi:type="dcterms:W3CDTF">2022-12-30T08:57:00Z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